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B471" w14:textId="77777777" w:rsidR="001E334D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Thomas AMPILFORD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150527F3" w14:textId="77777777" w:rsidR="001E334D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Rievaulx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14:paraId="01DA410A" w14:textId="77777777" w:rsidR="001E334D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FDD31B" w14:textId="77777777" w:rsidR="001E334D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988EAD" w14:textId="77777777" w:rsidR="001E334D" w:rsidRPr="00FF328A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17A6417E" w14:textId="77777777" w:rsidR="001E334D" w:rsidRPr="00FF328A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602B2C8E" w14:textId="77777777" w:rsidR="001E334D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73591CBF" w14:textId="77777777" w:rsidR="001E334D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B0D16F" w14:textId="77777777" w:rsidR="001E334D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5F6783" w14:textId="77777777" w:rsidR="001E334D" w:rsidRPr="00FF328A" w:rsidRDefault="001E334D" w:rsidP="001E33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24B0DE5C" w14:textId="751304C6" w:rsidR="00BA00AB" w:rsidRPr="001E334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E33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D9806" w14:textId="77777777" w:rsidR="001E334D" w:rsidRDefault="001E334D" w:rsidP="009139A6">
      <w:r>
        <w:separator/>
      </w:r>
    </w:p>
  </w:endnote>
  <w:endnote w:type="continuationSeparator" w:id="0">
    <w:p w14:paraId="778125DD" w14:textId="77777777" w:rsidR="001E334D" w:rsidRDefault="001E33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D2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84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B3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F2D2A" w14:textId="77777777" w:rsidR="001E334D" w:rsidRDefault="001E334D" w:rsidP="009139A6">
      <w:r>
        <w:separator/>
      </w:r>
    </w:p>
  </w:footnote>
  <w:footnote w:type="continuationSeparator" w:id="0">
    <w:p w14:paraId="3C036C7B" w14:textId="77777777" w:rsidR="001E334D" w:rsidRDefault="001E33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EC1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9F8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85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4D"/>
    <w:rsid w:val="000666E0"/>
    <w:rsid w:val="001E334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ECA73"/>
  <w15:chartTrackingRefBased/>
  <w15:docId w15:val="{7B28959D-4289-4345-954E-4F166F99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2021-09-28T20:07:00Z</dcterms:created>
  <dcterms:modified xsi:type="dcterms:W3CDTF">2021-09-28T20:08:00Z</dcterms:modified>
</cp:coreProperties>
</file>